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汝州市伯乐人力资源公司用工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汝州市伯乐人力资源公司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成立于2018年10月、注册资本200万元、主要经营范围有职业中介、人力资源服务等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股份制有限公司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人力资源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王彦超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1333399443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65ED2C47">
      <w:pPr>
        <w:widowControl w:val="0"/>
        <w:wordWrap/>
        <w:adjustRightInd/>
        <w:snapToGrid/>
        <w:spacing w:line="48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30511741@qq.com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1、牧原刷圈工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20人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男、58岁以下、身体健康。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0BB64BC8"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节日福利</w:t>
      </w:r>
    </w:p>
    <w:p w14:paraId="4C3CBB5A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计件制、7500—15000元/月</w:t>
      </w:r>
      <w:bookmarkStart w:id="0" w:name="_GoBack"/>
      <w:bookmarkEnd w:id="0"/>
    </w:p>
    <w:p w14:paraId="639B3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汝州市小屯镇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0C82F1A"/>
    <w:rsid w:val="06275964"/>
    <w:rsid w:val="081C48F0"/>
    <w:rsid w:val="1959028A"/>
    <w:rsid w:val="19F73A90"/>
    <w:rsid w:val="21681610"/>
    <w:rsid w:val="26E848A3"/>
    <w:rsid w:val="320F470F"/>
    <w:rsid w:val="323B1881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181</Words>
  <Characters>219</Characters>
  <Lines>0</Lines>
  <Paragraphs>0</Paragraphs>
  <TotalTime>16</TotalTime>
  <ScaleCrop>false</ScaleCrop>
  <LinksUpToDate>false</LinksUpToDate>
  <CharactersWithSpaces>304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2026-01-23T04:11:41Z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